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北京市大兴区黄村镇社区建设办公室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——长丰园二区居委会办公场所租金项目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项目申报单位（科室）：社区建设办公室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长丰园二区居委会办公场所租金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社区建设办公室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杨子漩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15910651295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合同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长丰园二区为新建社区，为解决长丰园二区办公场所问题，方便社区对外办公和组织开展群众活动，于2019年1月1日同狼垡二村村委会签订社区办公服务用房租赁协议。办公用房位于狼垡二村村委会办公楼一层部分空间（包括平房院、狼垡二村村委会办公楼西侧部分房屋及地下室），总建筑面积812.57平方米（包含地下室面积364.81平方米），按照2.1元/平方米/天，租期为10年，合同期满后，双方另行协商续租事宜。第6年租金递增10%，2019年1月1日至2023年12月31日，租金为622834.9元（陆拾贰万贰仟捌佰叁拾肆元玖角整），2024年1月1日至2028年12月31日，租金为685118.4元（陆拾捌万伍仟壹佰壹拾捌元肆角整）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长丰园二区居委会办公场所租金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68.511840</w:t>
            </w: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68.511840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68.511840</w:t>
            </w:r>
            <w:bookmarkStart w:id="0" w:name="_GoBack"/>
            <w:bookmarkEnd w:id="0"/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社区建设办公室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/>
              </w:rPr>
              <w:t>主楼203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69222324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长丰园二区办公场所租金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主要工作内容：通过租赁狼垡二村村委会西侧办公用房，以解决长丰园二区办公场所问题，方便社区对外办公和组织开展群众活动。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项目实施的必要性：通过租赁狼垡二村村委会西侧办公用房，以解决长丰园二区办公场所问题，方便社区对外办公和组织开展群众活动。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32B7E0F"/>
    <w:rsid w:val="036E47CE"/>
    <w:rsid w:val="0A5D4D63"/>
    <w:rsid w:val="13862824"/>
    <w:rsid w:val="13F73D10"/>
    <w:rsid w:val="27A56F99"/>
    <w:rsid w:val="2F471EE1"/>
    <w:rsid w:val="308113CB"/>
    <w:rsid w:val="34B53ED7"/>
    <w:rsid w:val="4F815F87"/>
    <w:rsid w:val="54F8287F"/>
    <w:rsid w:val="54F9326F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sq-01</cp:lastModifiedBy>
  <cp:lastPrinted>2018-09-07T03:15:00Z</cp:lastPrinted>
  <dcterms:modified xsi:type="dcterms:W3CDTF">2024-08-30T08:26:53Z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